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E68" w:rsidRDefault="00DE7E68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DE7E68" w:rsidRDefault="00DE7E68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DE7E68" w:rsidRDefault="00DE7E68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2016 года по 31 декабря 2016 года</w:t>
      </w:r>
    </w:p>
    <w:p w:rsidR="00DE7E68" w:rsidRDefault="00DE7E68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DE7E68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DE7E68" w:rsidRDefault="00DE7E68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Style w:val="FontStyle16"/>
                </w:rPr>
                <w:t>2016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DE7E68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DE7E68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widowControl/>
              <w:rPr>
                <w:rStyle w:val="FontStyle16"/>
              </w:rPr>
            </w:pPr>
          </w:p>
          <w:p w:rsidR="00DE7E68" w:rsidRDefault="00DE7E68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DE7E68" w:rsidRDefault="00DE7E68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DE7E68" w:rsidRDefault="00DE7E68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DE7E68" w:rsidRDefault="00DE7E68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E68" w:rsidRDefault="00DE7E68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DE7E68" w:rsidTr="007E7D75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Хомякова Людмила Анатольевна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332912.5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автомобиль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Pr="004D10B1" w:rsidRDefault="00DE7E68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Хендай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1/3 квартитры</w:t>
            </w:r>
          </w:p>
          <w:p w:rsidR="00DE7E68" w:rsidRDefault="00DE7E68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DE7E68" w:rsidRDefault="00DE7E68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квартира 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30.4</w:t>
            </w:r>
          </w:p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28.5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DE7E68" w:rsidRDefault="00DE7E68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</w:tr>
    </w:tbl>
    <w:p w:rsidR="00DE7E68" w:rsidRDefault="00DE7E68" w:rsidP="007E7D75"/>
    <w:p w:rsidR="00DE7E68" w:rsidRDefault="00DE7E68"/>
    <w:sectPr w:rsidR="00DE7E68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12B2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A4ED3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5B0D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438F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00F7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0A47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4869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29CC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2851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9B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3B60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D16AF"/>
    <w:rsid w:val="00CE250E"/>
    <w:rsid w:val="00CE34C1"/>
    <w:rsid w:val="00CE4227"/>
    <w:rsid w:val="00CE466D"/>
    <w:rsid w:val="00CE5EF5"/>
    <w:rsid w:val="00CF0D5F"/>
    <w:rsid w:val="00CF55C3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E7E68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0D1D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5471F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6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1</Pages>
  <Words>159</Words>
  <Characters>910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15</cp:revision>
  <dcterms:created xsi:type="dcterms:W3CDTF">2013-10-16T05:02:00Z</dcterms:created>
  <dcterms:modified xsi:type="dcterms:W3CDTF">2016-11-02T22:26:00Z</dcterms:modified>
</cp:coreProperties>
</file>